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ED3D" w14:textId="77777777" w:rsidR="00995F38" w:rsidRDefault="00995F38" w:rsidP="00995F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Edward THRALE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fl.1487-94)</w:t>
      </w:r>
    </w:p>
    <w:p w14:paraId="70910277" w14:textId="77777777" w:rsidR="00995F38" w:rsidRDefault="00995F38" w:rsidP="00995F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Luton.</w:t>
      </w:r>
    </w:p>
    <w:p w14:paraId="0618901C" w14:textId="77777777" w:rsidR="00995F38" w:rsidRDefault="00995F38" w:rsidP="00995F38">
      <w:pPr>
        <w:pStyle w:val="NoSpacing"/>
        <w:rPr>
          <w:rFonts w:cs="Times New Roman"/>
          <w:szCs w:val="24"/>
        </w:rPr>
      </w:pPr>
    </w:p>
    <w:p w14:paraId="775D45D4" w14:textId="77777777" w:rsidR="00995F38" w:rsidRDefault="00995F38" w:rsidP="00995F38">
      <w:pPr>
        <w:pStyle w:val="NoSpacing"/>
        <w:rPr>
          <w:rFonts w:cs="Times New Roman"/>
          <w:szCs w:val="24"/>
        </w:rPr>
      </w:pPr>
    </w:p>
    <w:p w14:paraId="504CD70B" w14:textId="77777777" w:rsidR="00995F38" w:rsidRDefault="00995F38" w:rsidP="00995F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Mar.1487</w:t>
      </w:r>
      <w:r>
        <w:rPr>
          <w:rFonts w:cs="Times New Roman"/>
          <w:szCs w:val="24"/>
        </w:rPr>
        <w:tab/>
        <w:t xml:space="preserve">He was ordained priest at Lincoln.     </w:t>
      </w:r>
      <w:r w:rsidRPr="00BD5678">
        <w:rPr>
          <w:rFonts w:cs="Times New Roman"/>
          <w:szCs w:val="24"/>
        </w:rPr>
        <w:t xml:space="preserve">(Alumni </w:t>
      </w:r>
      <w:proofErr w:type="spellStart"/>
      <w:r w:rsidRPr="00BD5678">
        <w:rPr>
          <w:rFonts w:cs="Times New Roman"/>
          <w:szCs w:val="24"/>
        </w:rPr>
        <w:t>Cantab.</w:t>
      </w:r>
      <w:proofErr w:type="spellEnd"/>
      <w:r w:rsidRPr="00BD5678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238)</w:t>
      </w:r>
    </w:p>
    <w:p w14:paraId="2EE292BF" w14:textId="77777777" w:rsidR="00995F38" w:rsidRDefault="00995F38" w:rsidP="00995F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1493-4</w:t>
      </w:r>
      <w:r>
        <w:rPr>
          <w:rFonts w:cs="Times New Roman"/>
          <w:szCs w:val="24"/>
        </w:rPr>
        <w:tab/>
        <w:t>He registered for B.A.    (ibid.)</w:t>
      </w:r>
    </w:p>
    <w:p w14:paraId="45246362" w14:textId="77777777" w:rsidR="00995F38" w:rsidRDefault="00995F38" w:rsidP="00995F38">
      <w:pPr>
        <w:pStyle w:val="NoSpacing"/>
        <w:rPr>
          <w:rFonts w:cs="Times New Roman"/>
          <w:szCs w:val="24"/>
        </w:rPr>
      </w:pPr>
    </w:p>
    <w:p w14:paraId="200570B5" w14:textId="77777777" w:rsidR="00995F38" w:rsidRDefault="00995F38" w:rsidP="00995F38">
      <w:pPr>
        <w:pStyle w:val="NoSpacing"/>
        <w:rPr>
          <w:rFonts w:cs="Times New Roman"/>
          <w:szCs w:val="24"/>
        </w:rPr>
      </w:pPr>
    </w:p>
    <w:p w14:paraId="0BC19BE2" w14:textId="77777777" w:rsidR="00995F38" w:rsidRDefault="00995F38" w:rsidP="00995F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September 2021</w:t>
      </w:r>
    </w:p>
    <w:p w14:paraId="72D3DD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2C461" w14:textId="77777777" w:rsidR="00995F38" w:rsidRDefault="00995F38" w:rsidP="009139A6">
      <w:r>
        <w:separator/>
      </w:r>
    </w:p>
  </w:endnote>
  <w:endnote w:type="continuationSeparator" w:id="0">
    <w:p w14:paraId="5EEEA5BA" w14:textId="77777777" w:rsidR="00995F38" w:rsidRDefault="00995F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02A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250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10B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096C1" w14:textId="77777777" w:rsidR="00995F38" w:rsidRDefault="00995F38" w:rsidP="009139A6">
      <w:r>
        <w:separator/>
      </w:r>
    </w:p>
  </w:footnote>
  <w:footnote w:type="continuationSeparator" w:id="0">
    <w:p w14:paraId="53DE54BB" w14:textId="77777777" w:rsidR="00995F38" w:rsidRDefault="00995F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6D8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30E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38E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F38"/>
    <w:rsid w:val="000666E0"/>
    <w:rsid w:val="002510B7"/>
    <w:rsid w:val="005C130B"/>
    <w:rsid w:val="00826F5C"/>
    <w:rsid w:val="009139A6"/>
    <w:rsid w:val="009448BB"/>
    <w:rsid w:val="00947624"/>
    <w:rsid w:val="00995F38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56030"/>
  <w15:chartTrackingRefBased/>
  <w15:docId w15:val="{DA1D40DD-35C1-42DF-A6D9-A38BCB82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2022-12-30T20:07:00Z</dcterms:created>
  <dcterms:modified xsi:type="dcterms:W3CDTF">2022-12-30T20:07:00Z</dcterms:modified>
</cp:coreProperties>
</file>